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56" w:rsidRPr="00B820F5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D85256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Сетоловской </w:t>
      </w:r>
    </w:p>
    <w:p w:rsidR="00D85256" w:rsidRPr="00B820F5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D85256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03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декабря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37 (в р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>дакции от 28.12.2019 года №64,28.09.2020года,№35,</w:t>
      </w:r>
    </w:p>
    <w:p w:rsidR="00D85256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от 30.10.2020года № 56,</w:t>
      </w:r>
    </w:p>
    <w:p w:rsidR="00D85256" w:rsidRPr="00B820F5" w:rsidRDefault="00D8525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29.12.2020года №76,от 29.12.2021года №85,</w:t>
      </w:r>
      <w:r w:rsidRPr="00EF6D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31.10.2022года №52,от 29.12.2022года №90,от 10.11.2023 года №53,от 29.12.2023года №92,от 31.07.2024года №29а,от 11.11.2024года №35,от 29.12.2024 №40,от 30.09.2025года №26)   </w:t>
      </w:r>
    </w:p>
    <w:p w:rsidR="00D85256" w:rsidRDefault="00D85256" w:rsidP="00EF1D2C">
      <w:pPr>
        <w:spacing w:line="240" w:lineRule="auto"/>
        <w:jc w:val="center"/>
        <w:rPr>
          <w:sz w:val="28"/>
          <w:szCs w:val="28"/>
        </w:rPr>
      </w:pPr>
    </w:p>
    <w:p w:rsidR="00D85256" w:rsidRDefault="00D85256" w:rsidP="00EF1D2C">
      <w:pPr>
        <w:spacing w:line="240" w:lineRule="auto"/>
        <w:jc w:val="center"/>
        <w:rPr>
          <w:sz w:val="28"/>
          <w:szCs w:val="28"/>
        </w:rPr>
      </w:pPr>
    </w:p>
    <w:p w:rsidR="00D85256" w:rsidRPr="00877099" w:rsidRDefault="00D8525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D85256" w:rsidRPr="00877099" w:rsidRDefault="00D8525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D85256" w:rsidRDefault="00D8525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Сетоловского сельского поселения </w:t>
      </w:r>
    </w:p>
    <w:p w:rsidR="00D85256" w:rsidRPr="00877099" w:rsidRDefault="00D8525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D85256" w:rsidRPr="00877099" w:rsidRDefault="00D8525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5256" w:rsidRDefault="00D8525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5256" w:rsidRPr="00877099" w:rsidRDefault="00D8525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D85256" w:rsidRPr="00877099" w:rsidRDefault="00D8525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85256" w:rsidRDefault="00D8525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D85256" w:rsidRDefault="00D8525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Сетоловского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D85256" w:rsidRPr="00877099" w:rsidRDefault="00D8525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8годы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D85256" w:rsidRPr="001701C9" w:rsidTr="00CE3C36">
        <w:trPr>
          <w:trHeight w:val="360"/>
        </w:trPr>
        <w:tc>
          <w:tcPr>
            <w:tcW w:w="3645" w:type="dxa"/>
          </w:tcPr>
          <w:p w:rsidR="00D85256" w:rsidRPr="001701C9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D85256" w:rsidRPr="001701C9" w:rsidRDefault="00D85256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Сетоловская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D85256" w:rsidRPr="001701C9" w:rsidTr="00CE3C36">
        <w:trPr>
          <w:trHeight w:val="600"/>
        </w:trPr>
        <w:tc>
          <w:tcPr>
            <w:tcW w:w="3645" w:type="dxa"/>
          </w:tcPr>
          <w:p w:rsidR="00D85256" w:rsidRPr="001701C9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D85256" w:rsidRPr="001701C9" w:rsidRDefault="00D85256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D85256" w:rsidRPr="001701C9" w:rsidTr="00CE3C36">
        <w:trPr>
          <w:trHeight w:val="600"/>
        </w:trPr>
        <w:tc>
          <w:tcPr>
            <w:tcW w:w="3645" w:type="dxa"/>
          </w:tcPr>
          <w:p w:rsidR="00D85256" w:rsidRPr="001701C9" w:rsidRDefault="00D8525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D85256" w:rsidRPr="001701C9" w:rsidRDefault="00D8525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D85256" w:rsidRPr="001701C9" w:rsidTr="00BB5A2A">
        <w:trPr>
          <w:trHeight w:val="240"/>
        </w:trPr>
        <w:tc>
          <w:tcPr>
            <w:tcW w:w="3645" w:type="dxa"/>
          </w:tcPr>
          <w:p w:rsidR="00D85256" w:rsidRPr="001701C9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D85256" w:rsidRPr="002250C2" w:rsidRDefault="00D8525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Почепского района</w:t>
            </w:r>
          </w:p>
          <w:p w:rsidR="00D85256" w:rsidRPr="001E7EF1" w:rsidRDefault="00D8525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85256" w:rsidRPr="001701C9" w:rsidTr="00CE3C36">
        <w:trPr>
          <w:trHeight w:val="240"/>
        </w:trPr>
        <w:tc>
          <w:tcPr>
            <w:tcW w:w="3645" w:type="dxa"/>
          </w:tcPr>
          <w:p w:rsidR="00D85256" w:rsidRPr="001701C9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D85256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Сетоло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85256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85256" w:rsidRPr="00BB5A2A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Сетоловского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D85256" w:rsidRPr="00486D6E" w:rsidRDefault="00D8525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D85256" w:rsidRPr="001701C9" w:rsidRDefault="00D8525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D85256" w:rsidRPr="001701C9" w:rsidTr="00CE3C36">
        <w:trPr>
          <w:trHeight w:val="360"/>
        </w:trPr>
        <w:tc>
          <w:tcPr>
            <w:tcW w:w="3645" w:type="dxa"/>
          </w:tcPr>
          <w:p w:rsidR="00D85256" w:rsidRPr="001701C9" w:rsidRDefault="00D8525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D85256" w:rsidRPr="001701C9" w:rsidRDefault="00D8525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85256" w:rsidRPr="001701C9" w:rsidTr="008F7588">
        <w:trPr>
          <w:trHeight w:val="582"/>
        </w:trPr>
        <w:tc>
          <w:tcPr>
            <w:tcW w:w="3645" w:type="dxa"/>
          </w:tcPr>
          <w:p w:rsidR="00D85256" w:rsidRPr="001701C9" w:rsidRDefault="00D8525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D85256" w:rsidRPr="001701C9" w:rsidRDefault="00D8525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21 131 577,57 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5256" w:rsidRDefault="00D8525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D85256" w:rsidRPr="00EF6D9D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2019 год  –  1 577 209,70 рублей;</w:t>
            </w:r>
          </w:p>
          <w:p w:rsidR="00D85256" w:rsidRPr="00EF6D9D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-2020 год      1 676 941,41 рублей;</w:t>
            </w:r>
          </w:p>
          <w:p w:rsidR="00D85256" w:rsidRPr="00EF6D9D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-2021 год –   1 753 113,87 рублей;</w:t>
            </w:r>
          </w:p>
          <w:p w:rsidR="00D85256" w:rsidRPr="00175CD2" w:rsidRDefault="00D85256" w:rsidP="00EF6D9D">
            <w:pPr>
              <w:rPr>
                <w:rFonts w:ascii="Times New Roman" w:hAnsi="Times New Roman"/>
                <w:sz w:val="28"/>
                <w:szCs w:val="28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-2022 год –   1 834 035,43 рублей; </w:t>
            </w:r>
          </w:p>
          <w:p w:rsidR="00D85256" w:rsidRPr="00EF6D9D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-2023 год –   1 972 130,94  рублей;</w:t>
            </w:r>
          </w:p>
          <w:p w:rsidR="00D85256" w:rsidRPr="00EF6D9D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-2024 год –   </w:t>
            </w:r>
            <w:r>
              <w:rPr>
                <w:rFonts w:ascii="Times New Roman" w:hAnsi="Times New Roman"/>
                <w:sz w:val="24"/>
                <w:szCs w:val="24"/>
              </w:rPr>
              <w:t>2 237 916,22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D85256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-2025 год –   </w:t>
            </w:r>
            <w:r>
              <w:rPr>
                <w:rFonts w:ascii="Times New Roman" w:hAnsi="Times New Roman"/>
                <w:sz w:val="24"/>
                <w:szCs w:val="24"/>
              </w:rPr>
              <w:t>2 558 592,00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D85256" w:rsidRDefault="00D85256" w:rsidP="00EF6D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>
              <w:rPr>
                <w:rFonts w:ascii="Times New Roman" w:hAnsi="Times New Roman"/>
                <w:sz w:val="24"/>
                <w:szCs w:val="24"/>
              </w:rPr>
              <w:t>3 048 346,00</w:t>
            </w:r>
            <w:r w:rsidRPr="00EF6D9D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D85256" w:rsidRDefault="00D85256" w:rsidP="00220A53">
            <w:r>
              <w:t xml:space="preserve"> </w:t>
            </w:r>
            <w:r w:rsidRPr="00EF6D9D"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2027 год –   2</w:t>
            </w:r>
            <w:r>
              <w:rPr>
                <w:rFonts w:ascii="Times New Roman" w:hAnsi="Times New Roman"/>
                <w:sz w:val="24"/>
                <w:szCs w:val="24"/>
              </w:rPr>
              <w:t> 220 358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D85256" w:rsidRPr="00220A53" w:rsidRDefault="00D85256" w:rsidP="00220A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 xml:space="preserve"> год –   2</w:t>
            </w:r>
            <w:r>
              <w:rPr>
                <w:rFonts w:ascii="Times New Roman" w:hAnsi="Times New Roman"/>
                <w:sz w:val="24"/>
                <w:szCs w:val="24"/>
              </w:rPr>
              <w:t> 252 934</w:t>
            </w:r>
            <w:r w:rsidRPr="00220A53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</w:tc>
      </w:tr>
      <w:tr w:rsidR="00D85256" w:rsidRPr="001701C9" w:rsidTr="00CE3C36">
        <w:trPr>
          <w:trHeight w:val="1560"/>
        </w:trPr>
        <w:tc>
          <w:tcPr>
            <w:tcW w:w="3645" w:type="dxa"/>
          </w:tcPr>
          <w:p w:rsidR="00D85256" w:rsidRPr="001701C9" w:rsidRDefault="00D8525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D85256" w:rsidRPr="001701C9" w:rsidRDefault="00D85256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Сетоловского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5256" w:rsidRPr="001701C9" w:rsidRDefault="00D8525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Почепского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2028гг)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Сетоловск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ловий, обеспечивающих Администрацию финансовыми, материально-техническими 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сурсами.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D85256" w:rsidRPr="001701C9" w:rsidRDefault="00D8525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Сетоловское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 В настоящее время сформирована дост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толовского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Сетоловского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и иными муниципальными правовыми актами.</w:t>
      </w:r>
    </w:p>
    <w:p w:rsidR="00D85256" w:rsidRPr="001701C9" w:rsidRDefault="00D8525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D85256" w:rsidRPr="001701C9" w:rsidRDefault="00D8525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образования «Сетоловское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Сетоловского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осуществляется только за счет предоставляемых бюджету муниципального образования </w:t>
      </w:r>
      <w:r>
        <w:rPr>
          <w:rFonts w:ascii="Times New Roman" w:hAnsi="Times New Roman"/>
          <w:sz w:val="24"/>
          <w:szCs w:val="24"/>
        </w:rPr>
        <w:t>«Сетоловское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D85256" w:rsidRPr="001701C9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D85256" w:rsidRPr="001701C9" w:rsidRDefault="00D8525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D85256" w:rsidRPr="001701C9" w:rsidRDefault="00D8525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5256" w:rsidRPr="002250C2" w:rsidRDefault="00D8525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D85256" w:rsidRPr="004512FD" w:rsidRDefault="00D8525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D85256" w:rsidRDefault="00D8525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Сетоловского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D85256" w:rsidRDefault="00D8525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85256" w:rsidRPr="00BB5A2A" w:rsidRDefault="00D8525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Сет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ловского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D85256" w:rsidRPr="00486D6E" w:rsidRDefault="00D8525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D85256" w:rsidRDefault="00D8525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D85256" w:rsidRPr="001701C9" w:rsidRDefault="00D8525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28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>21 131 577,57 </w:t>
      </w:r>
      <w:r w:rsidRPr="00A251F3">
        <w:rPr>
          <w:rFonts w:ascii="Times New Roman" w:hAnsi="Times New Roman" w:cs="Times New Roman"/>
          <w:sz w:val="28"/>
          <w:szCs w:val="28"/>
        </w:rPr>
        <w:t>рублей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D85256" w:rsidRDefault="00D85256" w:rsidP="00BD1763">
      <w:pPr>
        <w:pStyle w:val="ConsPlusCell"/>
        <w:widowControl/>
        <w:rPr>
          <w:rFonts w:cs="Times New Roman"/>
        </w:rPr>
      </w:pPr>
      <w:r>
        <w:rPr>
          <w:rFonts w:cs="Times New Roman"/>
        </w:rPr>
        <w:t xml:space="preserve">в том числе:  </w:t>
      </w:r>
    </w:p>
    <w:p w:rsidR="00D85256" w:rsidRDefault="00D85256" w:rsidP="00BD1763">
      <w:pPr>
        <w:pStyle w:val="ConsPlusCell"/>
        <w:widowControl/>
      </w:pPr>
      <w:r>
        <w:rPr>
          <w:sz w:val="28"/>
          <w:szCs w:val="28"/>
        </w:rPr>
        <w:t xml:space="preserve">  -</w:t>
      </w:r>
      <w:r w:rsidRPr="00BD1763">
        <w:rPr>
          <w:rFonts w:ascii="Times New Roman" w:hAnsi="Times New Roman" w:cs="Times New Roman"/>
          <w:sz w:val="24"/>
          <w:szCs w:val="24"/>
        </w:rPr>
        <w:t>2019 год  –  1 577 209,70 рублей;</w:t>
      </w:r>
    </w:p>
    <w:p w:rsidR="00D85256" w:rsidRPr="00BD1763" w:rsidRDefault="00D85256" w:rsidP="00BD1763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D85256" w:rsidRPr="00EF6D9D" w:rsidRDefault="00D85256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-2020 год      1 676 941,41 рублей;</w:t>
      </w:r>
    </w:p>
    <w:p w:rsidR="00D85256" w:rsidRPr="00EF6D9D" w:rsidRDefault="00D85256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-2021 год –   1 753 113,87 рублей;</w:t>
      </w:r>
    </w:p>
    <w:p w:rsidR="00D85256" w:rsidRPr="00EF6D9D" w:rsidRDefault="00D85256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-2022 год –   1 834 035,43 рублей; </w:t>
      </w:r>
    </w:p>
    <w:p w:rsidR="00D85256" w:rsidRPr="00EF6D9D" w:rsidRDefault="00D85256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-2023 год –   1 972 130,94  рублей;</w:t>
      </w:r>
    </w:p>
    <w:p w:rsidR="00D85256" w:rsidRPr="00EF6D9D" w:rsidRDefault="00D85256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-2024 год –   </w:t>
      </w:r>
      <w:r>
        <w:rPr>
          <w:rFonts w:ascii="Times New Roman" w:hAnsi="Times New Roman"/>
          <w:sz w:val="24"/>
          <w:szCs w:val="24"/>
        </w:rPr>
        <w:t>2 237 916,22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D85256" w:rsidRDefault="00D85256" w:rsidP="00BD1763">
      <w:pPr>
        <w:rPr>
          <w:rFonts w:ascii="Times New Roman" w:hAnsi="Times New Roman"/>
          <w:sz w:val="24"/>
          <w:szCs w:val="24"/>
        </w:rPr>
      </w:pPr>
      <w:r w:rsidRPr="00EF6D9D">
        <w:rPr>
          <w:rFonts w:ascii="Times New Roman" w:hAnsi="Times New Roman"/>
          <w:sz w:val="24"/>
          <w:szCs w:val="24"/>
        </w:rPr>
        <w:t xml:space="preserve"> -2025 год –   </w:t>
      </w:r>
      <w:r>
        <w:rPr>
          <w:rFonts w:ascii="Times New Roman" w:hAnsi="Times New Roman"/>
          <w:sz w:val="24"/>
          <w:szCs w:val="24"/>
        </w:rPr>
        <w:t>2 558 592 ,00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D85256" w:rsidRDefault="00D85256" w:rsidP="00BD1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6D9D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EF6D9D">
        <w:rPr>
          <w:rFonts w:ascii="Times New Roman" w:hAnsi="Times New Roman"/>
          <w:sz w:val="24"/>
          <w:szCs w:val="24"/>
        </w:rPr>
        <w:t xml:space="preserve"> год –   </w:t>
      </w:r>
      <w:r>
        <w:rPr>
          <w:rFonts w:ascii="Times New Roman" w:hAnsi="Times New Roman"/>
          <w:sz w:val="24"/>
          <w:szCs w:val="24"/>
        </w:rPr>
        <w:t>3 048 346,00</w:t>
      </w:r>
      <w:r w:rsidRPr="00EF6D9D">
        <w:rPr>
          <w:rFonts w:ascii="Times New Roman" w:hAnsi="Times New Roman"/>
          <w:sz w:val="24"/>
          <w:szCs w:val="24"/>
        </w:rPr>
        <w:t xml:space="preserve"> рублей.</w:t>
      </w:r>
    </w:p>
    <w:p w:rsidR="00D85256" w:rsidRDefault="00D85256" w:rsidP="00BD1763">
      <w:pPr>
        <w:rPr>
          <w:rFonts w:ascii="Times New Roman" w:hAnsi="Times New Roman"/>
          <w:sz w:val="24"/>
          <w:szCs w:val="24"/>
        </w:rPr>
      </w:pPr>
      <w:r>
        <w:t xml:space="preserve">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2027 год –   2</w:t>
      </w:r>
      <w:r>
        <w:rPr>
          <w:rFonts w:ascii="Times New Roman" w:hAnsi="Times New Roman"/>
          <w:sz w:val="24"/>
          <w:szCs w:val="24"/>
        </w:rPr>
        <w:t> 220 358</w:t>
      </w:r>
      <w:r w:rsidRPr="00220A53">
        <w:rPr>
          <w:rFonts w:ascii="Times New Roman" w:hAnsi="Times New Roman"/>
          <w:sz w:val="24"/>
          <w:szCs w:val="24"/>
        </w:rPr>
        <w:t>,00 рублей.</w:t>
      </w:r>
    </w:p>
    <w:p w:rsidR="00D85256" w:rsidRDefault="00D85256" w:rsidP="00BD1763">
      <w:r>
        <w:t xml:space="preserve">  </w:t>
      </w:r>
      <w:r w:rsidRPr="00EF6D9D">
        <w:t>-</w:t>
      </w:r>
      <w:r w:rsidRPr="00220A5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8</w:t>
      </w:r>
      <w:r w:rsidRPr="00220A53">
        <w:rPr>
          <w:rFonts w:ascii="Times New Roman" w:hAnsi="Times New Roman"/>
          <w:sz w:val="24"/>
          <w:szCs w:val="24"/>
        </w:rPr>
        <w:t xml:space="preserve"> год –   2</w:t>
      </w:r>
      <w:r>
        <w:rPr>
          <w:rFonts w:ascii="Times New Roman" w:hAnsi="Times New Roman"/>
          <w:sz w:val="24"/>
          <w:szCs w:val="24"/>
        </w:rPr>
        <w:t> 252 934,00</w:t>
      </w:r>
      <w:r w:rsidRPr="00220A53">
        <w:rPr>
          <w:rFonts w:ascii="Times New Roman" w:hAnsi="Times New Roman"/>
          <w:sz w:val="24"/>
          <w:szCs w:val="24"/>
        </w:rPr>
        <w:t xml:space="preserve"> рублей.</w:t>
      </w:r>
    </w:p>
    <w:p w:rsidR="00D85256" w:rsidRPr="00EF6D9D" w:rsidRDefault="00D85256" w:rsidP="00EF6D9D">
      <w:pPr>
        <w:rPr>
          <w:rFonts w:ascii="Times New Roman" w:hAnsi="Times New Roman"/>
          <w:sz w:val="24"/>
          <w:szCs w:val="24"/>
        </w:rPr>
      </w:pPr>
    </w:p>
    <w:p w:rsidR="00D85256" w:rsidRPr="001D1273" w:rsidRDefault="00D8525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85256" w:rsidRPr="00922431" w:rsidRDefault="00D8525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D85256" w:rsidRPr="001701C9" w:rsidRDefault="00D8525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D85256" w:rsidRPr="001701C9" w:rsidRDefault="00D8525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D85256" w:rsidRPr="001701C9" w:rsidRDefault="00D85256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D85256" w:rsidRPr="00DF4A13" w:rsidRDefault="00D85256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D85256" w:rsidRPr="001701C9" w:rsidRDefault="00D85256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D85256" w:rsidRDefault="00D85256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D85256" w:rsidRPr="001701C9" w:rsidRDefault="00D85256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85256" w:rsidRPr="001701C9" w:rsidRDefault="00D85256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D85256" w:rsidRPr="001701C9" w:rsidRDefault="00D85256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85256" w:rsidRPr="001701C9" w:rsidRDefault="00D85256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85256" w:rsidRPr="001701C9" w:rsidRDefault="00D8525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8525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56" w:rsidRDefault="00D85256" w:rsidP="00BE035D">
      <w:pPr>
        <w:spacing w:after="0" w:line="240" w:lineRule="auto"/>
      </w:pPr>
      <w:r>
        <w:separator/>
      </w:r>
    </w:p>
  </w:endnote>
  <w:endnote w:type="continuationSeparator" w:id="0">
    <w:p w:rsidR="00D85256" w:rsidRDefault="00D8525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56" w:rsidRDefault="00D85256" w:rsidP="00BE035D">
      <w:pPr>
        <w:spacing w:after="0" w:line="240" w:lineRule="auto"/>
      </w:pPr>
      <w:r>
        <w:separator/>
      </w:r>
    </w:p>
  </w:footnote>
  <w:footnote w:type="continuationSeparator" w:id="0">
    <w:p w:rsidR="00D85256" w:rsidRDefault="00D8525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56" w:rsidRDefault="00D85256">
    <w:pPr>
      <w:pStyle w:val="Header"/>
      <w:jc w:val="right"/>
    </w:pPr>
  </w:p>
  <w:p w:rsidR="00D85256" w:rsidRDefault="00D852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58A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C074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501F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8C8B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58A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CCB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8099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7EA6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0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8E6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368D"/>
    <w:rsid w:val="00014228"/>
    <w:rsid w:val="00014577"/>
    <w:rsid w:val="00015754"/>
    <w:rsid w:val="00017C2C"/>
    <w:rsid w:val="00020278"/>
    <w:rsid w:val="0002314F"/>
    <w:rsid w:val="00030447"/>
    <w:rsid w:val="000350B2"/>
    <w:rsid w:val="00035E41"/>
    <w:rsid w:val="00042CFD"/>
    <w:rsid w:val="00042D88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0A10"/>
    <w:rsid w:val="00100D2C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45F3B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A5"/>
    <w:rsid w:val="001701C9"/>
    <w:rsid w:val="00175CD2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0823"/>
    <w:rsid w:val="001D1273"/>
    <w:rsid w:val="001D258F"/>
    <w:rsid w:val="001D4F10"/>
    <w:rsid w:val="001E23E6"/>
    <w:rsid w:val="001E2A8B"/>
    <w:rsid w:val="001E3F90"/>
    <w:rsid w:val="001E3FA5"/>
    <w:rsid w:val="001E7EF1"/>
    <w:rsid w:val="001F39A8"/>
    <w:rsid w:val="001F7459"/>
    <w:rsid w:val="0020062F"/>
    <w:rsid w:val="00210377"/>
    <w:rsid w:val="002171EA"/>
    <w:rsid w:val="00220A53"/>
    <w:rsid w:val="00221D1B"/>
    <w:rsid w:val="002228BC"/>
    <w:rsid w:val="00223A55"/>
    <w:rsid w:val="002245D1"/>
    <w:rsid w:val="002250C2"/>
    <w:rsid w:val="00225B56"/>
    <w:rsid w:val="0023213D"/>
    <w:rsid w:val="0023236F"/>
    <w:rsid w:val="00236CC3"/>
    <w:rsid w:val="00237C55"/>
    <w:rsid w:val="002444AA"/>
    <w:rsid w:val="0024715A"/>
    <w:rsid w:val="00251882"/>
    <w:rsid w:val="0025231C"/>
    <w:rsid w:val="00252767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AC4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13EF1"/>
    <w:rsid w:val="00320698"/>
    <w:rsid w:val="00321A16"/>
    <w:rsid w:val="00321A44"/>
    <w:rsid w:val="003241BA"/>
    <w:rsid w:val="00326143"/>
    <w:rsid w:val="00326419"/>
    <w:rsid w:val="003275B6"/>
    <w:rsid w:val="00327755"/>
    <w:rsid w:val="00331A5C"/>
    <w:rsid w:val="00334787"/>
    <w:rsid w:val="00334A4D"/>
    <w:rsid w:val="0033532A"/>
    <w:rsid w:val="00335441"/>
    <w:rsid w:val="00335951"/>
    <w:rsid w:val="0033694C"/>
    <w:rsid w:val="00336995"/>
    <w:rsid w:val="00340046"/>
    <w:rsid w:val="0034600A"/>
    <w:rsid w:val="00346C0F"/>
    <w:rsid w:val="00347F76"/>
    <w:rsid w:val="00352894"/>
    <w:rsid w:val="003543C1"/>
    <w:rsid w:val="0036050A"/>
    <w:rsid w:val="00360B55"/>
    <w:rsid w:val="00361768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129F"/>
    <w:rsid w:val="003C3F24"/>
    <w:rsid w:val="003C4B52"/>
    <w:rsid w:val="003C6A72"/>
    <w:rsid w:val="003D085A"/>
    <w:rsid w:val="003D3F9D"/>
    <w:rsid w:val="003D4B7C"/>
    <w:rsid w:val="003D7AB3"/>
    <w:rsid w:val="003D7CD4"/>
    <w:rsid w:val="003E0586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39A9"/>
    <w:rsid w:val="00424413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3A6F"/>
    <w:rsid w:val="00514C98"/>
    <w:rsid w:val="00517508"/>
    <w:rsid w:val="00520856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505"/>
    <w:rsid w:val="00561B9B"/>
    <w:rsid w:val="005640C5"/>
    <w:rsid w:val="0056716A"/>
    <w:rsid w:val="00567609"/>
    <w:rsid w:val="00570CC2"/>
    <w:rsid w:val="00571500"/>
    <w:rsid w:val="005719CB"/>
    <w:rsid w:val="0057292A"/>
    <w:rsid w:val="00573974"/>
    <w:rsid w:val="00574D34"/>
    <w:rsid w:val="00575BEF"/>
    <w:rsid w:val="005771D8"/>
    <w:rsid w:val="005812F0"/>
    <w:rsid w:val="00581385"/>
    <w:rsid w:val="0058347D"/>
    <w:rsid w:val="00586CC5"/>
    <w:rsid w:val="00593A4A"/>
    <w:rsid w:val="005940B1"/>
    <w:rsid w:val="005942EF"/>
    <w:rsid w:val="00595540"/>
    <w:rsid w:val="0059770C"/>
    <w:rsid w:val="005A0752"/>
    <w:rsid w:val="005A0812"/>
    <w:rsid w:val="005A1ED1"/>
    <w:rsid w:val="005A2622"/>
    <w:rsid w:val="005A34BD"/>
    <w:rsid w:val="005A399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1DAE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33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807BD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40E8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C6285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688"/>
    <w:rsid w:val="00706FAD"/>
    <w:rsid w:val="00713324"/>
    <w:rsid w:val="00724279"/>
    <w:rsid w:val="00726D5C"/>
    <w:rsid w:val="007270DF"/>
    <w:rsid w:val="0073321F"/>
    <w:rsid w:val="00733E7F"/>
    <w:rsid w:val="0073402C"/>
    <w:rsid w:val="0073440B"/>
    <w:rsid w:val="00734F33"/>
    <w:rsid w:val="007351A6"/>
    <w:rsid w:val="0073592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D99"/>
    <w:rsid w:val="00777FD1"/>
    <w:rsid w:val="00780AA7"/>
    <w:rsid w:val="00781839"/>
    <w:rsid w:val="00781E15"/>
    <w:rsid w:val="00782453"/>
    <w:rsid w:val="00782793"/>
    <w:rsid w:val="007864C3"/>
    <w:rsid w:val="0078728D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5141"/>
    <w:rsid w:val="008277BF"/>
    <w:rsid w:val="00832B0A"/>
    <w:rsid w:val="00834A59"/>
    <w:rsid w:val="00842A07"/>
    <w:rsid w:val="00845259"/>
    <w:rsid w:val="00852D1A"/>
    <w:rsid w:val="0085330A"/>
    <w:rsid w:val="00856F66"/>
    <w:rsid w:val="00863E47"/>
    <w:rsid w:val="008657F2"/>
    <w:rsid w:val="008665B5"/>
    <w:rsid w:val="00867023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A00C1"/>
    <w:rsid w:val="008A3F7F"/>
    <w:rsid w:val="008A6013"/>
    <w:rsid w:val="008A65E8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C6998"/>
    <w:rsid w:val="008D1884"/>
    <w:rsid w:val="008D4D9C"/>
    <w:rsid w:val="008E00B4"/>
    <w:rsid w:val="008E4BCF"/>
    <w:rsid w:val="008E606F"/>
    <w:rsid w:val="008F22F3"/>
    <w:rsid w:val="008F42AB"/>
    <w:rsid w:val="008F4F97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4524"/>
    <w:rsid w:val="009449B4"/>
    <w:rsid w:val="0094645F"/>
    <w:rsid w:val="00954CD1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7909"/>
    <w:rsid w:val="00A227F2"/>
    <w:rsid w:val="00A22985"/>
    <w:rsid w:val="00A22A7A"/>
    <w:rsid w:val="00A232E3"/>
    <w:rsid w:val="00A2431C"/>
    <w:rsid w:val="00A251F3"/>
    <w:rsid w:val="00A27807"/>
    <w:rsid w:val="00A30599"/>
    <w:rsid w:val="00A33DF7"/>
    <w:rsid w:val="00A34D23"/>
    <w:rsid w:val="00A360A7"/>
    <w:rsid w:val="00A40986"/>
    <w:rsid w:val="00A40BB7"/>
    <w:rsid w:val="00A419E3"/>
    <w:rsid w:val="00A41ED2"/>
    <w:rsid w:val="00A43C97"/>
    <w:rsid w:val="00A46BAB"/>
    <w:rsid w:val="00A472C6"/>
    <w:rsid w:val="00A47A9B"/>
    <w:rsid w:val="00A5249C"/>
    <w:rsid w:val="00A55A04"/>
    <w:rsid w:val="00A571A4"/>
    <w:rsid w:val="00A64EC4"/>
    <w:rsid w:val="00A659FC"/>
    <w:rsid w:val="00A6761B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02997"/>
    <w:rsid w:val="00B11015"/>
    <w:rsid w:val="00B141ED"/>
    <w:rsid w:val="00B1481B"/>
    <w:rsid w:val="00B1511D"/>
    <w:rsid w:val="00B17342"/>
    <w:rsid w:val="00B243DD"/>
    <w:rsid w:val="00B24BA9"/>
    <w:rsid w:val="00B26067"/>
    <w:rsid w:val="00B26915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5F4E"/>
    <w:rsid w:val="00B66325"/>
    <w:rsid w:val="00B67E77"/>
    <w:rsid w:val="00B70497"/>
    <w:rsid w:val="00B7154E"/>
    <w:rsid w:val="00B74D41"/>
    <w:rsid w:val="00B757EE"/>
    <w:rsid w:val="00B75F4B"/>
    <w:rsid w:val="00B820F5"/>
    <w:rsid w:val="00B8238B"/>
    <w:rsid w:val="00B82A31"/>
    <w:rsid w:val="00B82E29"/>
    <w:rsid w:val="00B870A8"/>
    <w:rsid w:val="00B87FB3"/>
    <w:rsid w:val="00B90108"/>
    <w:rsid w:val="00B92B11"/>
    <w:rsid w:val="00B93479"/>
    <w:rsid w:val="00B958C4"/>
    <w:rsid w:val="00BA1285"/>
    <w:rsid w:val="00BA14C7"/>
    <w:rsid w:val="00BA20B6"/>
    <w:rsid w:val="00BA3AF8"/>
    <w:rsid w:val="00BA3DC2"/>
    <w:rsid w:val="00BA3DF0"/>
    <w:rsid w:val="00BA51FB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763"/>
    <w:rsid w:val="00BD1B70"/>
    <w:rsid w:val="00BD1F1E"/>
    <w:rsid w:val="00BD59E8"/>
    <w:rsid w:val="00BE035D"/>
    <w:rsid w:val="00BE209E"/>
    <w:rsid w:val="00BE2371"/>
    <w:rsid w:val="00BE370C"/>
    <w:rsid w:val="00BE37C4"/>
    <w:rsid w:val="00BE40D9"/>
    <w:rsid w:val="00BE5B34"/>
    <w:rsid w:val="00BE6385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3883"/>
    <w:rsid w:val="00C94ACF"/>
    <w:rsid w:val="00C971DD"/>
    <w:rsid w:val="00CA2E3E"/>
    <w:rsid w:val="00CA40D5"/>
    <w:rsid w:val="00CB0BEF"/>
    <w:rsid w:val="00CB0FAC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4F1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257D"/>
    <w:rsid w:val="00D5461F"/>
    <w:rsid w:val="00D552C4"/>
    <w:rsid w:val="00D55D5A"/>
    <w:rsid w:val="00D57658"/>
    <w:rsid w:val="00D57AB0"/>
    <w:rsid w:val="00D626C5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256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0CA8"/>
    <w:rsid w:val="00DC23FB"/>
    <w:rsid w:val="00DC2CEE"/>
    <w:rsid w:val="00DC5AD1"/>
    <w:rsid w:val="00DC67DC"/>
    <w:rsid w:val="00DC7523"/>
    <w:rsid w:val="00DC7696"/>
    <w:rsid w:val="00DD20FB"/>
    <w:rsid w:val="00DD44A6"/>
    <w:rsid w:val="00DE3299"/>
    <w:rsid w:val="00DE33EF"/>
    <w:rsid w:val="00DE3BD9"/>
    <w:rsid w:val="00DE5092"/>
    <w:rsid w:val="00DE5E18"/>
    <w:rsid w:val="00DF03B4"/>
    <w:rsid w:val="00DF18F3"/>
    <w:rsid w:val="00DF2DED"/>
    <w:rsid w:val="00DF3C63"/>
    <w:rsid w:val="00DF3E9D"/>
    <w:rsid w:val="00DF4A13"/>
    <w:rsid w:val="00DF4C18"/>
    <w:rsid w:val="00DF74DA"/>
    <w:rsid w:val="00E01932"/>
    <w:rsid w:val="00E02EFE"/>
    <w:rsid w:val="00E033DC"/>
    <w:rsid w:val="00E03BF8"/>
    <w:rsid w:val="00E15010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4153"/>
    <w:rsid w:val="00E64AA3"/>
    <w:rsid w:val="00E7071D"/>
    <w:rsid w:val="00E738D3"/>
    <w:rsid w:val="00E741FA"/>
    <w:rsid w:val="00E7437C"/>
    <w:rsid w:val="00E7574B"/>
    <w:rsid w:val="00E763CF"/>
    <w:rsid w:val="00E765F6"/>
    <w:rsid w:val="00E771A9"/>
    <w:rsid w:val="00E86433"/>
    <w:rsid w:val="00E87FAB"/>
    <w:rsid w:val="00E91C2D"/>
    <w:rsid w:val="00E943CB"/>
    <w:rsid w:val="00E95861"/>
    <w:rsid w:val="00E96358"/>
    <w:rsid w:val="00EA0059"/>
    <w:rsid w:val="00EA0650"/>
    <w:rsid w:val="00EA0E75"/>
    <w:rsid w:val="00EA1B99"/>
    <w:rsid w:val="00EA2955"/>
    <w:rsid w:val="00EA334D"/>
    <w:rsid w:val="00EA3D8D"/>
    <w:rsid w:val="00EA5325"/>
    <w:rsid w:val="00EA5821"/>
    <w:rsid w:val="00EB22C5"/>
    <w:rsid w:val="00EB2EC9"/>
    <w:rsid w:val="00EB31C3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2A6F"/>
    <w:rsid w:val="00EF3B5F"/>
    <w:rsid w:val="00EF4997"/>
    <w:rsid w:val="00EF5D9E"/>
    <w:rsid w:val="00EF6D9D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16825"/>
    <w:rsid w:val="00F20193"/>
    <w:rsid w:val="00F208F2"/>
    <w:rsid w:val="00F226AB"/>
    <w:rsid w:val="00F25F96"/>
    <w:rsid w:val="00F30A96"/>
    <w:rsid w:val="00F36BF6"/>
    <w:rsid w:val="00F41DC0"/>
    <w:rsid w:val="00F42C68"/>
    <w:rsid w:val="00F4467D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39E3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88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8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8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8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88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88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88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887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8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8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3799</TotalTime>
  <Pages>5</Pages>
  <Words>1933</Words>
  <Characters>11021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</cp:lastModifiedBy>
  <cp:revision>581</cp:revision>
  <cp:lastPrinted>2025-10-01T13:27:00Z</cp:lastPrinted>
  <dcterms:created xsi:type="dcterms:W3CDTF">2012-08-01T17:36:00Z</dcterms:created>
  <dcterms:modified xsi:type="dcterms:W3CDTF">2025-11-14T09:59:00Z</dcterms:modified>
</cp:coreProperties>
</file>